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87A" w:rsidRDefault="00E1087A" w:rsidP="00E10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MOLD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1087A" w:rsidRDefault="00E1087A" w:rsidP="00E10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Knighton.</w:t>
      </w:r>
      <w:bookmarkStart w:id="0" w:name="_GoBack"/>
      <w:bookmarkEnd w:id="0"/>
    </w:p>
    <w:p w:rsidR="00E1087A" w:rsidRDefault="00E1087A" w:rsidP="00E108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087A" w:rsidRDefault="00E1087A" w:rsidP="00E108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087A" w:rsidRDefault="00E1087A" w:rsidP="00E10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E1087A" w:rsidRDefault="00E1087A" w:rsidP="00E10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Humphrey Stafford(q.v.).</w:t>
      </w:r>
    </w:p>
    <w:p w:rsidR="00E1087A" w:rsidRDefault="00E1087A" w:rsidP="00E10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21-184)</w:t>
      </w:r>
    </w:p>
    <w:p w:rsidR="00E1087A" w:rsidRDefault="00E1087A" w:rsidP="00E108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087A" w:rsidRDefault="00E1087A" w:rsidP="00E108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1087A" w:rsidRDefault="00E1087A" w:rsidP="00E10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2016</w:t>
      </w:r>
    </w:p>
    <w:sectPr w:rsidR="00DD5B8A" w:rsidRPr="00E10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87A" w:rsidRDefault="00E1087A" w:rsidP="00564E3C">
      <w:pPr>
        <w:spacing w:after="0" w:line="240" w:lineRule="auto"/>
      </w:pPr>
      <w:r>
        <w:separator/>
      </w:r>
    </w:p>
  </w:endnote>
  <w:endnote w:type="continuationSeparator" w:id="0">
    <w:p w:rsidR="00E1087A" w:rsidRDefault="00E1087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1087A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87A" w:rsidRDefault="00E1087A" w:rsidP="00564E3C">
      <w:pPr>
        <w:spacing w:after="0" w:line="240" w:lineRule="auto"/>
      </w:pPr>
      <w:r>
        <w:separator/>
      </w:r>
    </w:p>
  </w:footnote>
  <w:footnote w:type="continuationSeparator" w:id="0">
    <w:p w:rsidR="00E1087A" w:rsidRDefault="00E1087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7A"/>
    <w:rsid w:val="00372DC6"/>
    <w:rsid w:val="00564E3C"/>
    <w:rsid w:val="0064591D"/>
    <w:rsid w:val="00DD5B8A"/>
    <w:rsid w:val="00E1087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0E3D6"/>
  <w15:chartTrackingRefBased/>
  <w15:docId w15:val="{A659B2D2-D1FB-4F5F-B5AA-6ACFC341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2016-01-09T21:57:00Z</dcterms:created>
  <dcterms:modified xsi:type="dcterms:W3CDTF">2016-01-09T21:58:00Z</dcterms:modified>
</cp:coreProperties>
</file>